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DB" w:rsidRDefault="00EB3C91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3CFD">
        <w:rPr>
          <w:rFonts w:ascii="Times New Roman" w:hAnsi="Times New Roman" w:cs="Times New Roman"/>
          <w:sz w:val="24"/>
          <w:szCs w:val="24"/>
        </w:rPr>
        <w:t xml:space="preserve">   </w:t>
      </w:r>
      <w:r w:rsidR="00A30D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435DB" w:rsidRDefault="00A435DB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74720C" w:rsidRPr="0074720C" w:rsidRDefault="0074720C" w:rsidP="0074720C">
      <w:pPr>
        <w:tabs>
          <w:tab w:val="left" w:pos="2985"/>
        </w:tabs>
        <w:jc w:val="center"/>
        <w:rPr>
          <w:b/>
          <w:sz w:val="24"/>
          <w:szCs w:val="24"/>
        </w:rPr>
      </w:pPr>
      <w:r w:rsidRPr="0074720C">
        <w:rPr>
          <w:b/>
          <w:sz w:val="24"/>
          <w:szCs w:val="24"/>
        </w:rPr>
        <w:t>ATSISKAITYMŲ SU DEBITORIAIS IR KREDITORIAIS SĄRAŠAS</w:t>
      </w:r>
      <w:r w:rsidR="00A5047C">
        <w:rPr>
          <w:b/>
          <w:sz w:val="24"/>
          <w:szCs w:val="24"/>
        </w:rPr>
        <w:t xml:space="preserve"> 2019</w:t>
      </w:r>
      <w:r w:rsidR="00A60794">
        <w:rPr>
          <w:b/>
          <w:sz w:val="24"/>
          <w:szCs w:val="24"/>
        </w:rPr>
        <w:t>-09</w:t>
      </w:r>
      <w:r w:rsidR="005B5100">
        <w:rPr>
          <w:b/>
          <w:sz w:val="24"/>
          <w:szCs w:val="24"/>
        </w:rPr>
        <w:t>-30</w:t>
      </w:r>
    </w:p>
    <w:p w:rsidR="0074720C" w:rsidRPr="0074720C" w:rsidRDefault="0074720C" w:rsidP="0074720C">
      <w:pPr>
        <w:rPr>
          <w:sz w:val="20"/>
        </w:rPr>
      </w:pPr>
    </w:p>
    <w:p w:rsidR="0074720C" w:rsidRPr="003900B6" w:rsidRDefault="0074720C" w:rsidP="0074720C">
      <w:pPr>
        <w:tabs>
          <w:tab w:val="left" w:pos="4230"/>
        </w:tabs>
        <w:rPr>
          <w:sz w:val="20"/>
          <w:u w:val="single"/>
        </w:rPr>
      </w:pPr>
      <w:r w:rsidRPr="0074720C">
        <w:rPr>
          <w:sz w:val="20"/>
        </w:rPr>
        <w:tab/>
      </w:r>
      <w:r w:rsidRPr="005B5100">
        <w:rPr>
          <w:color w:val="FF0000"/>
          <w:sz w:val="20"/>
        </w:rPr>
        <w:t xml:space="preserve">  </w:t>
      </w:r>
      <w:r w:rsidR="00A5047C" w:rsidRPr="003900B6">
        <w:rPr>
          <w:sz w:val="20"/>
          <w:u w:val="single"/>
        </w:rPr>
        <w:t>2019</w:t>
      </w:r>
      <w:r w:rsidR="00A60794">
        <w:rPr>
          <w:sz w:val="20"/>
          <w:u w:val="single"/>
        </w:rPr>
        <w:t>-10</w:t>
      </w:r>
      <w:r w:rsidR="00D5678D">
        <w:rPr>
          <w:sz w:val="20"/>
          <w:u w:val="single"/>
        </w:rPr>
        <w:t>-15</w:t>
      </w:r>
      <w:bookmarkStart w:id="0" w:name="_GoBack"/>
      <w:bookmarkEnd w:id="0"/>
    </w:p>
    <w:p w:rsidR="0074720C" w:rsidRPr="0074720C" w:rsidRDefault="0074720C" w:rsidP="0074720C">
      <w:pPr>
        <w:rPr>
          <w:color w:val="FF0000"/>
          <w:sz w:val="20"/>
        </w:rPr>
      </w:pPr>
      <w:r w:rsidRPr="0074720C">
        <w:rPr>
          <w:color w:val="FF0000"/>
          <w:sz w:val="20"/>
        </w:rPr>
        <w:t xml:space="preserve">                 </w:t>
      </w:r>
    </w:p>
    <w:p w:rsidR="0074720C" w:rsidRPr="0074720C" w:rsidRDefault="0074720C" w:rsidP="0074720C">
      <w:pPr>
        <w:jc w:val="center"/>
        <w:rPr>
          <w:b/>
          <w:sz w:val="20"/>
        </w:rPr>
      </w:pPr>
      <w:r w:rsidRPr="0074720C">
        <w:rPr>
          <w:b/>
          <w:sz w:val="20"/>
        </w:rPr>
        <w:t>KREDITORIAI</w:t>
      </w:r>
    </w:p>
    <w:p w:rsidR="0074720C" w:rsidRDefault="0074720C" w:rsidP="0074720C">
      <w:pPr>
        <w:rPr>
          <w:color w:val="FF0000"/>
          <w:sz w:val="20"/>
        </w:rPr>
      </w:pPr>
    </w:p>
    <w:p w:rsidR="00D852AC" w:rsidRDefault="001E141F" w:rsidP="001E141F">
      <w:pPr>
        <w:spacing w:line="360" w:lineRule="auto"/>
        <w:rPr>
          <w:szCs w:val="22"/>
        </w:rPr>
      </w:pPr>
      <w:r w:rsidRPr="001E141F">
        <w:rPr>
          <w:sz w:val="20"/>
        </w:rPr>
        <w:t xml:space="preserve"> </w:t>
      </w:r>
      <w:r w:rsidRPr="001E141F">
        <w:rPr>
          <w:szCs w:val="22"/>
        </w:rPr>
        <w:t>Ataskaitinio laikotarpio  pabaigoje kreditin</w:t>
      </w:r>
      <w:r w:rsidR="004410A8">
        <w:rPr>
          <w:szCs w:val="22"/>
        </w:rPr>
        <w:t xml:space="preserve">is įsiskolinimas </w:t>
      </w:r>
      <w:r w:rsidR="00AF6C46" w:rsidRPr="005026EA">
        <w:rPr>
          <w:szCs w:val="22"/>
        </w:rPr>
        <w:t>–</w:t>
      </w:r>
      <w:r w:rsidR="00056916">
        <w:rPr>
          <w:b/>
          <w:szCs w:val="22"/>
        </w:rPr>
        <w:t xml:space="preserve"> 4259,</w:t>
      </w:r>
      <w:r w:rsidR="00C06A40">
        <w:rPr>
          <w:b/>
          <w:szCs w:val="22"/>
        </w:rPr>
        <w:t>74</w:t>
      </w:r>
      <w:r w:rsidRPr="005026EA">
        <w:rPr>
          <w:szCs w:val="22"/>
        </w:rPr>
        <w:t xml:space="preserve"> </w:t>
      </w:r>
      <w:r>
        <w:rPr>
          <w:szCs w:val="22"/>
        </w:rPr>
        <w:t>eurai</w:t>
      </w:r>
      <w:r w:rsidRPr="001E141F">
        <w:rPr>
          <w:szCs w:val="22"/>
        </w:rPr>
        <w:t xml:space="preserve"> iš jų</w:t>
      </w:r>
      <w:r>
        <w:rPr>
          <w:szCs w:val="22"/>
        </w:rPr>
        <w:t>:</w:t>
      </w:r>
    </w:p>
    <w:p w:rsidR="00051697" w:rsidRPr="001E141F" w:rsidRDefault="00051697" w:rsidP="001E141F">
      <w:pPr>
        <w:spacing w:line="360" w:lineRule="auto"/>
        <w:rPr>
          <w:sz w:val="20"/>
        </w:rPr>
      </w:pPr>
      <w:r>
        <w:rPr>
          <w:szCs w:val="22"/>
        </w:rPr>
        <w:t xml:space="preserve">darbo užmokestis </w:t>
      </w:r>
      <w:r w:rsidR="00A60794">
        <w:rPr>
          <w:szCs w:val="22"/>
        </w:rPr>
        <w:t xml:space="preserve"> - 583,84</w:t>
      </w:r>
      <w:r w:rsidR="00BC2B2B">
        <w:rPr>
          <w:szCs w:val="22"/>
        </w:rPr>
        <w:t xml:space="preserve"> €;</w:t>
      </w:r>
    </w:p>
    <w:p w:rsidR="00D852AC" w:rsidRDefault="001E141F" w:rsidP="001E141F">
      <w:pPr>
        <w:spacing w:line="360" w:lineRule="auto"/>
      </w:pPr>
      <w:r>
        <w:t xml:space="preserve"> m</w:t>
      </w:r>
      <w:r w:rsidR="000365B4">
        <w:t>okėtinos</w:t>
      </w:r>
      <w:r w:rsidR="00D852AC">
        <w:t xml:space="preserve"> darbdavio socialinio draudimo įmokos </w:t>
      </w:r>
      <w:r w:rsidR="00671113">
        <w:t>1,45</w:t>
      </w:r>
      <w:r w:rsidR="004400BD">
        <w:t xml:space="preserve">% - </w:t>
      </w:r>
      <w:r w:rsidR="00D852AC">
        <w:t xml:space="preserve"> </w:t>
      </w:r>
      <w:r w:rsidR="00A60794">
        <w:t>12,43</w:t>
      </w:r>
      <w:r w:rsidR="004410A8">
        <w:t xml:space="preserve"> €</w:t>
      </w:r>
      <w:r>
        <w:t>;</w:t>
      </w:r>
    </w:p>
    <w:p w:rsidR="00D852AC" w:rsidRDefault="00D852AC" w:rsidP="00D852AC">
      <w:r>
        <w:rPr>
          <w:color w:val="FF0000"/>
          <w:sz w:val="20"/>
        </w:rPr>
        <w:t xml:space="preserve"> </w:t>
      </w:r>
      <w:r w:rsidR="001E141F">
        <w:t>m</w:t>
      </w:r>
      <w:r>
        <w:t xml:space="preserve">okėtinos sumos pagal gautas prekių ir paslaugų sąskaitas – faktūras iš tiekėjų </w:t>
      </w:r>
      <w:r w:rsidR="009C3179">
        <w:t>–</w:t>
      </w:r>
      <w:r>
        <w:t xml:space="preserve"> </w:t>
      </w:r>
      <w:r w:rsidR="00056916">
        <w:rPr>
          <w:b/>
        </w:rPr>
        <w:t>3663,47</w:t>
      </w:r>
      <w:r w:rsidR="004410A8" w:rsidRPr="005026EA">
        <w:rPr>
          <w:b/>
        </w:rPr>
        <w:t xml:space="preserve"> </w:t>
      </w:r>
      <w:r w:rsidR="004410A8">
        <w:t>€</w:t>
      </w:r>
      <w:r>
        <w:t>:</w:t>
      </w:r>
    </w:p>
    <w:p w:rsidR="00D852AC" w:rsidRDefault="00D852AC" w:rsidP="00D852AC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</w:t>
      </w:r>
    </w:p>
    <w:p w:rsidR="00D852AC" w:rsidRDefault="00D852AC" w:rsidP="00D852AC">
      <w:pPr>
        <w:tabs>
          <w:tab w:val="left" w:pos="6840"/>
        </w:tabs>
        <w:spacing w:line="360" w:lineRule="auto"/>
        <w:rPr>
          <w:sz w:val="24"/>
          <w:szCs w:val="24"/>
        </w:rPr>
      </w:pPr>
      <w:r>
        <w:t xml:space="preserve"> AB “Šiaulių energija“        </w:t>
      </w:r>
      <w:r w:rsidR="00275E83">
        <w:t xml:space="preserve">                       </w:t>
      </w:r>
      <w:r w:rsidR="004410A8">
        <w:t xml:space="preserve">      </w:t>
      </w:r>
      <w:r w:rsidR="00275E83">
        <w:t xml:space="preserve"> </w:t>
      </w:r>
      <w:r w:rsidR="00A60794">
        <w:t xml:space="preserve">     1094,01</w:t>
      </w:r>
      <w:r w:rsidR="004410A8">
        <w:t xml:space="preserve"> €</w:t>
      </w:r>
      <w:r>
        <w:t>;</w:t>
      </w:r>
    </w:p>
    <w:p w:rsidR="00D852AC" w:rsidRDefault="00D852AC" w:rsidP="00D852AC">
      <w:pPr>
        <w:tabs>
          <w:tab w:val="left" w:pos="6840"/>
        </w:tabs>
        <w:spacing w:line="360" w:lineRule="auto"/>
      </w:pPr>
      <w:r>
        <w:t xml:space="preserve"> AB “Energijos skirst</w:t>
      </w:r>
      <w:r w:rsidR="004400BD">
        <w:t xml:space="preserve">ymo operatorius“          </w:t>
      </w:r>
      <w:r w:rsidR="00A60794">
        <w:t xml:space="preserve">         830,30</w:t>
      </w:r>
      <w:r w:rsidR="004410A8">
        <w:t xml:space="preserve"> €</w:t>
      </w:r>
      <w:r>
        <w:t>;</w:t>
      </w:r>
    </w:p>
    <w:p w:rsidR="00D852AC" w:rsidRDefault="00A60794" w:rsidP="00D852AC">
      <w:pPr>
        <w:tabs>
          <w:tab w:val="left" w:pos="6840"/>
        </w:tabs>
        <w:spacing w:line="360" w:lineRule="auto"/>
      </w:pPr>
      <w:r>
        <w:t xml:space="preserve"> UAB </w:t>
      </w:r>
      <w:r w:rsidR="00056916">
        <w:t>„</w:t>
      </w:r>
      <w:proofErr w:type="spellStart"/>
      <w:r>
        <w:t>Ignitis</w:t>
      </w:r>
      <w:proofErr w:type="spellEnd"/>
      <w:r w:rsidR="004400BD">
        <w:t xml:space="preserve"> </w:t>
      </w:r>
      <w:r w:rsidR="00056916">
        <w:t>“</w:t>
      </w:r>
      <w:r w:rsidR="004400BD">
        <w:t xml:space="preserve">                </w:t>
      </w:r>
      <w:r w:rsidR="00F43A7D">
        <w:t xml:space="preserve">    </w:t>
      </w:r>
      <w:r w:rsidR="0030086D">
        <w:t xml:space="preserve">  </w:t>
      </w:r>
      <w:r>
        <w:t xml:space="preserve">     </w:t>
      </w:r>
      <w:r w:rsidR="00056916">
        <w:t xml:space="preserve">                            </w:t>
      </w:r>
      <w:r>
        <w:t xml:space="preserve"> </w:t>
      </w:r>
      <w:r w:rsidR="007B319C">
        <w:t>690,26</w:t>
      </w:r>
      <w:r w:rsidR="004410A8">
        <w:t xml:space="preserve"> €</w:t>
      </w:r>
      <w:r w:rsidR="00D852AC">
        <w:t>;</w:t>
      </w:r>
    </w:p>
    <w:p w:rsidR="00D852AC" w:rsidRDefault="00D852AC" w:rsidP="00D852AC">
      <w:pPr>
        <w:tabs>
          <w:tab w:val="left" w:pos="4215"/>
        </w:tabs>
        <w:spacing w:line="360" w:lineRule="auto"/>
      </w:pPr>
      <w:r>
        <w:t xml:space="preserve"> UAB “Šiaulių vandenys</w:t>
      </w:r>
      <w:r w:rsidR="0030086D">
        <w:t>¯</w:t>
      </w:r>
      <w:r w:rsidRPr="004400BD">
        <w:rPr>
          <w:color w:val="FF0000"/>
        </w:rPr>
        <w:t xml:space="preserve">                              </w:t>
      </w:r>
      <w:r w:rsidR="00F81CFD" w:rsidRPr="004400BD">
        <w:rPr>
          <w:color w:val="FF0000"/>
        </w:rPr>
        <w:t xml:space="preserve"> </w:t>
      </w:r>
      <w:r w:rsidR="00F43A7D">
        <w:rPr>
          <w:color w:val="FF0000"/>
        </w:rPr>
        <w:t xml:space="preserve">   </w:t>
      </w:r>
      <w:r w:rsidR="007B319C">
        <w:t xml:space="preserve">      903,93</w:t>
      </w:r>
      <w:r w:rsidR="00F43A7D">
        <w:t xml:space="preserve"> €</w:t>
      </w:r>
      <w:r>
        <w:t>;</w:t>
      </w:r>
    </w:p>
    <w:p w:rsidR="00AF6C46" w:rsidRDefault="00AF6C46" w:rsidP="00D852AC">
      <w:pPr>
        <w:tabs>
          <w:tab w:val="left" w:pos="4215"/>
        </w:tabs>
        <w:spacing w:line="360" w:lineRule="auto"/>
      </w:pPr>
      <w:r>
        <w:t xml:space="preserve"> VšĮ Šiaulių regiono at. tvarkymo c.                    </w:t>
      </w:r>
      <w:r w:rsidR="007B319C">
        <w:t xml:space="preserve">      79,99</w:t>
      </w:r>
      <w:r>
        <w:t xml:space="preserve"> €;</w:t>
      </w:r>
    </w:p>
    <w:p w:rsidR="004752A5" w:rsidRDefault="00F43A7D" w:rsidP="007B319C">
      <w:pPr>
        <w:tabs>
          <w:tab w:val="left" w:pos="6840"/>
        </w:tabs>
        <w:spacing w:line="360" w:lineRule="auto"/>
        <w:ind w:left="284" w:hanging="284"/>
      </w:pPr>
      <w:r>
        <w:t xml:space="preserve"> </w:t>
      </w:r>
      <w:r w:rsidR="00030E20">
        <w:t xml:space="preserve"> </w:t>
      </w:r>
      <w:r w:rsidR="004752A5">
        <w:t xml:space="preserve">UAB </w:t>
      </w:r>
      <w:r w:rsidR="00056916">
        <w:t>„</w:t>
      </w:r>
      <w:proofErr w:type="spellStart"/>
      <w:r w:rsidR="004752A5">
        <w:t>Amazis</w:t>
      </w:r>
      <w:proofErr w:type="spellEnd"/>
      <w:r w:rsidR="004752A5">
        <w:t xml:space="preserve"> </w:t>
      </w:r>
      <w:r w:rsidR="00056916">
        <w:t>“</w:t>
      </w:r>
      <w:r w:rsidR="004752A5">
        <w:t xml:space="preserve">                             </w:t>
      </w:r>
      <w:r w:rsidR="00056916">
        <w:t xml:space="preserve">                          19,97</w:t>
      </w:r>
      <w:r w:rsidR="0051285F">
        <w:t xml:space="preserve"> </w:t>
      </w:r>
      <w:r w:rsidR="004752A5">
        <w:t>€;</w:t>
      </w:r>
    </w:p>
    <w:p w:rsidR="00056916" w:rsidRDefault="00056916" w:rsidP="007B319C">
      <w:pPr>
        <w:tabs>
          <w:tab w:val="left" w:pos="6840"/>
        </w:tabs>
        <w:spacing w:line="360" w:lineRule="auto"/>
        <w:ind w:left="284" w:hanging="284"/>
      </w:pPr>
      <w:r>
        <w:t>AB Vilniaus paukštynas                                             45,01 €</w:t>
      </w:r>
    </w:p>
    <w:p w:rsidR="0051285F" w:rsidRDefault="00030E20" w:rsidP="00D852AC">
      <w:pPr>
        <w:tabs>
          <w:tab w:val="center" w:pos="4819"/>
        </w:tabs>
        <w:spacing w:line="360" w:lineRule="auto"/>
      </w:pPr>
      <w:r>
        <w:t xml:space="preserve"> </w:t>
      </w:r>
      <w:r w:rsidR="004752A5">
        <w:t xml:space="preserve">                           </w:t>
      </w:r>
      <w:r w:rsidR="007B319C">
        <w:t xml:space="preserve">                       </w:t>
      </w:r>
    </w:p>
    <w:p w:rsidR="00D852AC" w:rsidRDefault="00D852AC" w:rsidP="00D852AC">
      <w:pPr>
        <w:tabs>
          <w:tab w:val="center" w:pos="4819"/>
        </w:tabs>
        <w:spacing w:line="360" w:lineRule="auto"/>
      </w:pPr>
      <w:r>
        <w:t xml:space="preserve"> </w:t>
      </w:r>
      <w:r w:rsidR="005E410E">
        <w:rPr>
          <w:b/>
        </w:rPr>
        <w:t xml:space="preserve"> </w:t>
      </w:r>
      <w:r>
        <w:rPr>
          <w:b/>
        </w:rPr>
        <w:t>Debetinio - įsiskolinimo likutis</w:t>
      </w:r>
      <w:r>
        <w:t xml:space="preserve"> –</w:t>
      </w:r>
      <w:r w:rsidR="009C3179">
        <w:rPr>
          <w:b/>
        </w:rPr>
        <w:t xml:space="preserve">  </w:t>
      </w:r>
      <w:r w:rsidR="007B319C">
        <w:rPr>
          <w:b/>
        </w:rPr>
        <w:t>677,23</w:t>
      </w:r>
      <w:r w:rsidR="0090103F">
        <w:t xml:space="preserve"> €</w:t>
      </w:r>
      <w:r>
        <w:t xml:space="preserve"> iš jų:</w:t>
      </w:r>
    </w:p>
    <w:p w:rsidR="00D852AC" w:rsidRDefault="005E410E" w:rsidP="00D46E72">
      <w:pPr>
        <w:tabs>
          <w:tab w:val="left" w:pos="3450"/>
        </w:tabs>
        <w:spacing w:line="360" w:lineRule="auto"/>
      </w:pPr>
      <w:r>
        <w:t xml:space="preserve"> </w:t>
      </w:r>
      <w:r w:rsidR="00D852AC">
        <w:t>Iš</w:t>
      </w:r>
      <w:r w:rsidR="0090103F">
        <w:t>ankstiniai m</w:t>
      </w:r>
      <w:r w:rsidR="00473C3F">
        <w:t>okėjimai už vadovėlius UAB Baltų lankų vad</w:t>
      </w:r>
      <w:r w:rsidR="007B319C">
        <w:t>ovėliai – 146,20</w:t>
      </w:r>
      <w:r w:rsidR="00030E20">
        <w:t xml:space="preserve"> </w:t>
      </w:r>
      <w:r w:rsidR="0090103F">
        <w:t>€;</w:t>
      </w:r>
    </w:p>
    <w:p w:rsidR="0090103F" w:rsidRDefault="00030E20" w:rsidP="00D46E72">
      <w:pPr>
        <w:tabs>
          <w:tab w:val="left" w:pos="3450"/>
        </w:tabs>
        <w:spacing w:line="360" w:lineRule="auto"/>
      </w:pPr>
      <w:r>
        <w:t xml:space="preserve"> </w:t>
      </w:r>
      <w:r w:rsidR="0090103F">
        <w:t>Gautinos lėšos</w:t>
      </w:r>
      <w:r w:rsidR="007B319C">
        <w:t xml:space="preserve"> už suteiktas paslaugas – 531,03</w:t>
      </w:r>
      <w:r>
        <w:t xml:space="preserve"> </w:t>
      </w:r>
      <w:r w:rsidR="0090103F">
        <w:t>€</w:t>
      </w:r>
    </w:p>
    <w:p w:rsidR="00D852AC" w:rsidRDefault="00D852AC" w:rsidP="00D852AC">
      <w:pPr>
        <w:rPr>
          <w:color w:val="FF0000"/>
          <w:sz w:val="20"/>
        </w:rPr>
      </w:pPr>
      <w:r>
        <w:t xml:space="preserve">                                                                                                                 </w:t>
      </w:r>
    </w:p>
    <w:p w:rsidR="00D852AC" w:rsidRDefault="00D852AC" w:rsidP="0074720C">
      <w:pPr>
        <w:rPr>
          <w:color w:val="FF0000"/>
          <w:sz w:val="20"/>
        </w:rPr>
      </w:pPr>
    </w:p>
    <w:p w:rsidR="009C3179" w:rsidRDefault="005E410E" w:rsidP="009C3179">
      <w:pPr>
        <w:tabs>
          <w:tab w:val="left" w:pos="684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 xml:space="preserve">Direktorė                                                                                             Lijana Giedraitienė   </w:t>
      </w:r>
    </w:p>
    <w:p w:rsidR="009C3179" w:rsidRPr="0074720C" w:rsidRDefault="009C3179" w:rsidP="009C3179">
      <w:pPr>
        <w:tabs>
          <w:tab w:val="left" w:pos="6840"/>
        </w:tabs>
        <w:rPr>
          <w:sz w:val="24"/>
          <w:szCs w:val="24"/>
        </w:rPr>
      </w:pPr>
      <w:r w:rsidRPr="0074720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74720C" w:rsidRPr="0074720C" w:rsidRDefault="005E410E" w:rsidP="00774206">
      <w:pPr>
        <w:tabs>
          <w:tab w:val="left" w:pos="646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>Vyr. buhalterė</w:t>
      </w:r>
      <w:r w:rsidR="009C3179" w:rsidRPr="0074720C">
        <w:rPr>
          <w:sz w:val="24"/>
          <w:szCs w:val="24"/>
        </w:rPr>
        <w:tab/>
      </w:r>
      <w:r w:rsidR="00030E20">
        <w:rPr>
          <w:sz w:val="24"/>
          <w:szCs w:val="24"/>
        </w:rPr>
        <w:t xml:space="preserve">  </w:t>
      </w:r>
      <w:r w:rsidR="009C3179" w:rsidRPr="0074720C">
        <w:rPr>
          <w:sz w:val="24"/>
          <w:szCs w:val="24"/>
        </w:rPr>
        <w:t xml:space="preserve">Danutė </w:t>
      </w:r>
      <w:r w:rsidR="00774206">
        <w:rPr>
          <w:sz w:val="24"/>
          <w:szCs w:val="24"/>
        </w:rPr>
        <w:t xml:space="preserve"> </w:t>
      </w:r>
      <w:proofErr w:type="spellStart"/>
      <w:r w:rsidR="00774206">
        <w:rPr>
          <w:sz w:val="24"/>
          <w:szCs w:val="24"/>
        </w:rPr>
        <w:t>Nacionienė</w:t>
      </w:r>
      <w:proofErr w:type="spellEnd"/>
    </w:p>
    <w:sectPr w:rsidR="0074720C" w:rsidRPr="0074720C" w:rsidSect="009B28C2">
      <w:headerReference w:type="even" r:id="rId8"/>
      <w:headerReference w:type="default" r:id="rId9"/>
      <w:headerReference w:type="first" r:id="rId10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A64" w:rsidRDefault="003F2A64">
      <w:r>
        <w:separator/>
      </w:r>
    </w:p>
  </w:endnote>
  <w:endnote w:type="continuationSeparator" w:id="0">
    <w:p w:rsidR="003F2A64" w:rsidRDefault="003F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A64" w:rsidRDefault="003F2A64">
      <w:r>
        <w:separator/>
      </w:r>
    </w:p>
  </w:footnote>
  <w:footnote w:type="continuationSeparator" w:id="0">
    <w:p w:rsidR="003F2A64" w:rsidRDefault="003F2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F6C46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1AF" w:rsidRDefault="00FF450A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0F11AF" w:rsidRDefault="000F11AF" w:rsidP="002C0ACE">
    <w:pPr>
      <w:jc w:val="center"/>
      <w:rPr>
        <w:b/>
        <w:sz w:val="24"/>
        <w:szCs w:val="24"/>
      </w:rPr>
    </w:pPr>
  </w:p>
  <w:p w:rsidR="002217F6" w:rsidRPr="002217F6" w:rsidRDefault="00C91B20" w:rsidP="002217F6">
    <w:pPr>
      <w:rPr>
        <w:sz w:val="20"/>
      </w:rPr>
    </w:pPr>
    <w:r w:rsidRPr="002217F6">
      <w:rPr>
        <w:sz w:val="20"/>
      </w:rPr>
      <w:t>B</w:t>
    </w:r>
    <w:r w:rsidR="000F11AF" w:rsidRPr="002217F6">
      <w:rPr>
        <w:sz w:val="20"/>
      </w:rPr>
      <w:t>iudžetinė įstaiga, K.Kalinausko g. 17, LT-76281 Šiauliai, tel. (8 41) 52 46 12,</w:t>
    </w:r>
    <w:r w:rsidR="002217F6" w:rsidRPr="002217F6">
      <w:rPr>
        <w:sz w:val="20"/>
      </w:rPr>
      <w:t xml:space="preserve">el.p. </w:t>
    </w:r>
    <w:r w:rsidR="002217F6">
      <w:rPr>
        <w:sz w:val="20"/>
      </w:rPr>
      <w:t>rastine@sanatorinemokykla.lt</w:t>
    </w:r>
  </w:p>
  <w:p w:rsidR="000F11AF" w:rsidRPr="00954D32" w:rsidRDefault="000F11AF" w:rsidP="002217F6">
    <w:pPr>
      <w:jc w:val="center"/>
      <w:rPr>
        <w:sz w:val="18"/>
        <w:szCs w:val="18"/>
      </w:rPr>
    </w:pPr>
    <w:r w:rsidRPr="00954D32">
      <w:rPr>
        <w:sz w:val="18"/>
        <w:szCs w:val="18"/>
      </w:rPr>
      <w:t xml:space="preserve">Duomenys kaupiami ir saugomi Juridinių asmenų registre, kodas 190983964   </w:t>
    </w:r>
  </w:p>
  <w:p w:rsidR="000F11AF" w:rsidRPr="007861B6" w:rsidRDefault="000F11AF" w:rsidP="002C0ACE">
    <w:pPr>
      <w:jc w:val="center"/>
      <w:rPr>
        <w:color w:val="000000"/>
        <w:sz w:val="14"/>
      </w:rPr>
    </w:pPr>
  </w:p>
  <w:p w:rsidR="000F11AF" w:rsidRDefault="000F11A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" w15:restartNumberingAfterBreak="0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 w15:restartNumberingAfterBreak="0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3" w15:restartNumberingAfterBreak="0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4" w15:restartNumberingAfterBreak="0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5" w15:restartNumberingAfterBreak="0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9" w15:restartNumberingAfterBreak="0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0" w15:restartNumberingAfterBreak="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1" w15:restartNumberingAfterBreak="0">
    <w:nsid w:val="45645F35"/>
    <w:multiLevelType w:val="multilevel"/>
    <w:tmpl w:val="A16A06C4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2" w15:restartNumberingAfterBreak="0">
    <w:nsid w:val="5BAF166E"/>
    <w:multiLevelType w:val="multilevel"/>
    <w:tmpl w:val="3CC850E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 w15:restartNumberingAfterBreak="0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70AD7B0A"/>
    <w:multiLevelType w:val="multilevel"/>
    <w:tmpl w:val="B232A672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15" w15:restartNumberingAfterBreak="0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2"/>
  </w:num>
  <w:num w:numId="7">
    <w:abstractNumId w:val="14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0"/>
  </w:num>
  <w:num w:numId="13">
    <w:abstractNumId w:val="9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307"/>
    <w:rsid w:val="000001E0"/>
    <w:rsid w:val="000034C9"/>
    <w:rsid w:val="0000443A"/>
    <w:rsid w:val="000113CF"/>
    <w:rsid w:val="00011C1E"/>
    <w:rsid w:val="0001206A"/>
    <w:rsid w:val="00013E85"/>
    <w:rsid w:val="00013F98"/>
    <w:rsid w:val="00016313"/>
    <w:rsid w:val="000167FE"/>
    <w:rsid w:val="00017841"/>
    <w:rsid w:val="00017A7F"/>
    <w:rsid w:val="00020C21"/>
    <w:rsid w:val="00022762"/>
    <w:rsid w:val="00022A3F"/>
    <w:rsid w:val="00027EA5"/>
    <w:rsid w:val="00030E20"/>
    <w:rsid w:val="0003540A"/>
    <w:rsid w:val="00035F16"/>
    <w:rsid w:val="000365B4"/>
    <w:rsid w:val="00042CCF"/>
    <w:rsid w:val="00043C58"/>
    <w:rsid w:val="00045998"/>
    <w:rsid w:val="00050116"/>
    <w:rsid w:val="00051697"/>
    <w:rsid w:val="000529C7"/>
    <w:rsid w:val="00054C63"/>
    <w:rsid w:val="00056916"/>
    <w:rsid w:val="00060033"/>
    <w:rsid w:val="00060039"/>
    <w:rsid w:val="00061ECE"/>
    <w:rsid w:val="00063712"/>
    <w:rsid w:val="00070351"/>
    <w:rsid w:val="00071CE8"/>
    <w:rsid w:val="00075622"/>
    <w:rsid w:val="00084556"/>
    <w:rsid w:val="00084A4B"/>
    <w:rsid w:val="00084BFD"/>
    <w:rsid w:val="00085E17"/>
    <w:rsid w:val="00090239"/>
    <w:rsid w:val="000904A8"/>
    <w:rsid w:val="0009069A"/>
    <w:rsid w:val="000912D9"/>
    <w:rsid w:val="000914DC"/>
    <w:rsid w:val="00093A23"/>
    <w:rsid w:val="000A0686"/>
    <w:rsid w:val="000A69BE"/>
    <w:rsid w:val="000A74B2"/>
    <w:rsid w:val="000B0B4B"/>
    <w:rsid w:val="000B0FB9"/>
    <w:rsid w:val="000B5E02"/>
    <w:rsid w:val="000B671E"/>
    <w:rsid w:val="000B7085"/>
    <w:rsid w:val="000C1583"/>
    <w:rsid w:val="000C1938"/>
    <w:rsid w:val="000C3BF6"/>
    <w:rsid w:val="000C7756"/>
    <w:rsid w:val="000D0DC3"/>
    <w:rsid w:val="000D3817"/>
    <w:rsid w:val="000E202E"/>
    <w:rsid w:val="000E27F2"/>
    <w:rsid w:val="000E4051"/>
    <w:rsid w:val="000F07E3"/>
    <w:rsid w:val="000F11AF"/>
    <w:rsid w:val="000F3B4B"/>
    <w:rsid w:val="00105D76"/>
    <w:rsid w:val="00110626"/>
    <w:rsid w:val="00110C11"/>
    <w:rsid w:val="001164F7"/>
    <w:rsid w:val="00117871"/>
    <w:rsid w:val="00125ABF"/>
    <w:rsid w:val="00125E20"/>
    <w:rsid w:val="001303F4"/>
    <w:rsid w:val="00132757"/>
    <w:rsid w:val="00135DBF"/>
    <w:rsid w:val="00140E03"/>
    <w:rsid w:val="00141919"/>
    <w:rsid w:val="00142C16"/>
    <w:rsid w:val="0014320D"/>
    <w:rsid w:val="00147694"/>
    <w:rsid w:val="00152799"/>
    <w:rsid w:val="00155AFA"/>
    <w:rsid w:val="00156B6D"/>
    <w:rsid w:val="001666B2"/>
    <w:rsid w:val="0017098B"/>
    <w:rsid w:val="001721AA"/>
    <w:rsid w:val="001723D9"/>
    <w:rsid w:val="00173A7E"/>
    <w:rsid w:val="00182789"/>
    <w:rsid w:val="001830BD"/>
    <w:rsid w:val="0018395A"/>
    <w:rsid w:val="00187744"/>
    <w:rsid w:val="00190EF0"/>
    <w:rsid w:val="001932CB"/>
    <w:rsid w:val="00193DEA"/>
    <w:rsid w:val="001958EA"/>
    <w:rsid w:val="00197D99"/>
    <w:rsid w:val="001A0408"/>
    <w:rsid w:val="001A44FD"/>
    <w:rsid w:val="001A4895"/>
    <w:rsid w:val="001A4B70"/>
    <w:rsid w:val="001A64F9"/>
    <w:rsid w:val="001A69A8"/>
    <w:rsid w:val="001B2D3E"/>
    <w:rsid w:val="001B39BC"/>
    <w:rsid w:val="001B6184"/>
    <w:rsid w:val="001B6E67"/>
    <w:rsid w:val="001C30C0"/>
    <w:rsid w:val="001C345F"/>
    <w:rsid w:val="001C356E"/>
    <w:rsid w:val="001C4092"/>
    <w:rsid w:val="001C79C0"/>
    <w:rsid w:val="001E11F3"/>
    <w:rsid w:val="001E141F"/>
    <w:rsid w:val="001E27EA"/>
    <w:rsid w:val="001E5584"/>
    <w:rsid w:val="001E6C01"/>
    <w:rsid w:val="001F0DC1"/>
    <w:rsid w:val="001F31BD"/>
    <w:rsid w:val="001F50FC"/>
    <w:rsid w:val="001F7D17"/>
    <w:rsid w:val="00202224"/>
    <w:rsid w:val="002123A4"/>
    <w:rsid w:val="00212FA1"/>
    <w:rsid w:val="0021620A"/>
    <w:rsid w:val="0021694C"/>
    <w:rsid w:val="00217949"/>
    <w:rsid w:val="00220855"/>
    <w:rsid w:val="002217F6"/>
    <w:rsid w:val="0022515E"/>
    <w:rsid w:val="00225D3F"/>
    <w:rsid w:val="0022740B"/>
    <w:rsid w:val="00230986"/>
    <w:rsid w:val="00230EF6"/>
    <w:rsid w:val="00233883"/>
    <w:rsid w:val="002379A4"/>
    <w:rsid w:val="00237E57"/>
    <w:rsid w:val="002444D2"/>
    <w:rsid w:val="002462A8"/>
    <w:rsid w:val="00252AB1"/>
    <w:rsid w:val="00253462"/>
    <w:rsid w:val="00253ADC"/>
    <w:rsid w:val="00253E51"/>
    <w:rsid w:val="00256A38"/>
    <w:rsid w:val="00256D47"/>
    <w:rsid w:val="00257E91"/>
    <w:rsid w:val="00261FF6"/>
    <w:rsid w:val="002630B8"/>
    <w:rsid w:val="0026500A"/>
    <w:rsid w:val="00267CF4"/>
    <w:rsid w:val="00270B3C"/>
    <w:rsid w:val="00270F70"/>
    <w:rsid w:val="002720F4"/>
    <w:rsid w:val="002733A8"/>
    <w:rsid w:val="00275E83"/>
    <w:rsid w:val="002766E8"/>
    <w:rsid w:val="00280E19"/>
    <w:rsid w:val="002864A8"/>
    <w:rsid w:val="00291981"/>
    <w:rsid w:val="002946F7"/>
    <w:rsid w:val="00294E76"/>
    <w:rsid w:val="00296E41"/>
    <w:rsid w:val="002A3ABC"/>
    <w:rsid w:val="002A4AAE"/>
    <w:rsid w:val="002B29C2"/>
    <w:rsid w:val="002B2B8A"/>
    <w:rsid w:val="002B40C0"/>
    <w:rsid w:val="002B47B6"/>
    <w:rsid w:val="002B78D4"/>
    <w:rsid w:val="002C0ACE"/>
    <w:rsid w:val="002C541C"/>
    <w:rsid w:val="002C690B"/>
    <w:rsid w:val="002D0FA3"/>
    <w:rsid w:val="002D1365"/>
    <w:rsid w:val="002D17B4"/>
    <w:rsid w:val="002D32B7"/>
    <w:rsid w:val="002D76F7"/>
    <w:rsid w:val="002E1E8A"/>
    <w:rsid w:val="002E718B"/>
    <w:rsid w:val="002F091E"/>
    <w:rsid w:val="002F79A5"/>
    <w:rsid w:val="0030086D"/>
    <w:rsid w:val="003014E2"/>
    <w:rsid w:val="0030197A"/>
    <w:rsid w:val="00303F45"/>
    <w:rsid w:val="00304646"/>
    <w:rsid w:val="003054A8"/>
    <w:rsid w:val="00305503"/>
    <w:rsid w:val="0030585C"/>
    <w:rsid w:val="003106D7"/>
    <w:rsid w:val="00311A53"/>
    <w:rsid w:val="003160FC"/>
    <w:rsid w:val="00316495"/>
    <w:rsid w:val="003209A5"/>
    <w:rsid w:val="00320F83"/>
    <w:rsid w:val="00321A61"/>
    <w:rsid w:val="0032255E"/>
    <w:rsid w:val="003237D1"/>
    <w:rsid w:val="00325947"/>
    <w:rsid w:val="0032628C"/>
    <w:rsid w:val="0032769D"/>
    <w:rsid w:val="00330AA3"/>
    <w:rsid w:val="00331FAE"/>
    <w:rsid w:val="00332451"/>
    <w:rsid w:val="0033540E"/>
    <w:rsid w:val="0033776D"/>
    <w:rsid w:val="00342FF8"/>
    <w:rsid w:val="00344770"/>
    <w:rsid w:val="003468DE"/>
    <w:rsid w:val="00346C43"/>
    <w:rsid w:val="00352994"/>
    <w:rsid w:val="00352C61"/>
    <w:rsid w:val="003540A9"/>
    <w:rsid w:val="00354E68"/>
    <w:rsid w:val="003557D1"/>
    <w:rsid w:val="00356237"/>
    <w:rsid w:val="0036028C"/>
    <w:rsid w:val="0036373E"/>
    <w:rsid w:val="00364F08"/>
    <w:rsid w:val="003657B5"/>
    <w:rsid w:val="00373340"/>
    <w:rsid w:val="0037397E"/>
    <w:rsid w:val="0037416F"/>
    <w:rsid w:val="003757B6"/>
    <w:rsid w:val="00376728"/>
    <w:rsid w:val="003775FA"/>
    <w:rsid w:val="00380737"/>
    <w:rsid w:val="003900B6"/>
    <w:rsid w:val="003909C0"/>
    <w:rsid w:val="00391E30"/>
    <w:rsid w:val="003923F2"/>
    <w:rsid w:val="003928E8"/>
    <w:rsid w:val="00393689"/>
    <w:rsid w:val="003946DC"/>
    <w:rsid w:val="003A3FB8"/>
    <w:rsid w:val="003A57EE"/>
    <w:rsid w:val="003A5DF6"/>
    <w:rsid w:val="003A7D95"/>
    <w:rsid w:val="003B14C1"/>
    <w:rsid w:val="003B4B87"/>
    <w:rsid w:val="003B53BF"/>
    <w:rsid w:val="003B73D5"/>
    <w:rsid w:val="003C04E0"/>
    <w:rsid w:val="003C0718"/>
    <w:rsid w:val="003C0B4E"/>
    <w:rsid w:val="003C0EE5"/>
    <w:rsid w:val="003C7186"/>
    <w:rsid w:val="003D3F3C"/>
    <w:rsid w:val="003D41A6"/>
    <w:rsid w:val="003D4688"/>
    <w:rsid w:val="003D709D"/>
    <w:rsid w:val="003E480B"/>
    <w:rsid w:val="003E5715"/>
    <w:rsid w:val="003E6AF6"/>
    <w:rsid w:val="003E71AF"/>
    <w:rsid w:val="003F011D"/>
    <w:rsid w:val="003F2A64"/>
    <w:rsid w:val="003F37DB"/>
    <w:rsid w:val="003F42B3"/>
    <w:rsid w:val="003F537F"/>
    <w:rsid w:val="003F7631"/>
    <w:rsid w:val="003F77BF"/>
    <w:rsid w:val="003F7AC4"/>
    <w:rsid w:val="003F7DFC"/>
    <w:rsid w:val="00400351"/>
    <w:rsid w:val="00400BA5"/>
    <w:rsid w:val="00404C35"/>
    <w:rsid w:val="00405074"/>
    <w:rsid w:val="004050C1"/>
    <w:rsid w:val="00414B9B"/>
    <w:rsid w:val="00417B66"/>
    <w:rsid w:val="00421023"/>
    <w:rsid w:val="00421E4F"/>
    <w:rsid w:val="00424942"/>
    <w:rsid w:val="00425773"/>
    <w:rsid w:val="004259ED"/>
    <w:rsid w:val="0042629A"/>
    <w:rsid w:val="004270FB"/>
    <w:rsid w:val="00430E2F"/>
    <w:rsid w:val="00431704"/>
    <w:rsid w:val="00433CEA"/>
    <w:rsid w:val="004400BD"/>
    <w:rsid w:val="00440651"/>
    <w:rsid w:val="00440CAE"/>
    <w:rsid w:val="004410A8"/>
    <w:rsid w:val="00441918"/>
    <w:rsid w:val="00443431"/>
    <w:rsid w:val="00447B2D"/>
    <w:rsid w:val="0045284B"/>
    <w:rsid w:val="00452ED8"/>
    <w:rsid w:val="00455BA8"/>
    <w:rsid w:val="004569C1"/>
    <w:rsid w:val="00456A66"/>
    <w:rsid w:val="00456F43"/>
    <w:rsid w:val="00457BD9"/>
    <w:rsid w:val="004600C6"/>
    <w:rsid w:val="00463A4C"/>
    <w:rsid w:val="00464569"/>
    <w:rsid w:val="0046791B"/>
    <w:rsid w:val="00471352"/>
    <w:rsid w:val="004724AD"/>
    <w:rsid w:val="00472C88"/>
    <w:rsid w:val="00473373"/>
    <w:rsid w:val="00473816"/>
    <w:rsid w:val="00473C3F"/>
    <w:rsid w:val="0047443B"/>
    <w:rsid w:val="004745EE"/>
    <w:rsid w:val="004752A5"/>
    <w:rsid w:val="00476D77"/>
    <w:rsid w:val="004809C0"/>
    <w:rsid w:val="00483C77"/>
    <w:rsid w:val="004845B6"/>
    <w:rsid w:val="004955AF"/>
    <w:rsid w:val="00497D7A"/>
    <w:rsid w:val="00497F2C"/>
    <w:rsid w:val="004A0D26"/>
    <w:rsid w:val="004A12FE"/>
    <w:rsid w:val="004A18BC"/>
    <w:rsid w:val="004A740F"/>
    <w:rsid w:val="004A7482"/>
    <w:rsid w:val="004A7894"/>
    <w:rsid w:val="004B0BFB"/>
    <w:rsid w:val="004B10D5"/>
    <w:rsid w:val="004B31CD"/>
    <w:rsid w:val="004B3CAA"/>
    <w:rsid w:val="004B53BC"/>
    <w:rsid w:val="004B74ED"/>
    <w:rsid w:val="004B7AA2"/>
    <w:rsid w:val="004C0201"/>
    <w:rsid w:val="004C2680"/>
    <w:rsid w:val="004C6948"/>
    <w:rsid w:val="004C6A2B"/>
    <w:rsid w:val="004C6F77"/>
    <w:rsid w:val="004D02D7"/>
    <w:rsid w:val="004D05F3"/>
    <w:rsid w:val="004D2D37"/>
    <w:rsid w:val="004D34F2"/>
    <w:rsid w:val="004D49DB"/>
    <w:rsid w:val="004E0862"/>
    <w:rsid w:val="004E0B67"/>
    <w:rsid w:val="004E1178"/>
    <w:rsid w:val="004E445D"/>
    <w:rsid w:val="004E4728"/>
    <w:rsid w:val="004F0ADB"/>
    <w:rsid w:val="004F14F3"/>
    <w:rsid w:val="004F2788"/>
    <w:rsid w:val="004F3ADB"/>
    <w:rsid w:val="004F5349"/>
    <w:rsid w:val="004F6FA8"/>
    <w:rsid w:val="00501DCB"/>
    <w:rsid w:val="005024E9"/>
    <w:rsid w:val="005026BB"/>
    <w:rsid w:val="005026EA"/>
    <w:rsid w:val="00502878"/>
    <w:rsid w:val="0051041B"/>
    <w:rsid w:val="00511C94"/>
    <w:rsid w:val="005120EA"/>
    <w:rsid w:val="0051285F"/>
    <w:rsid w:val="0051461A"/>
    <w:rsid w:val="0051604F"/>
    <w:rsid w:val="005162B7"/>
    <w:rsid w:val="0051722A"/>
    <w:rsid w:val="00517C91"/>
    <w:rsid w:val="00523150"/>
    <w:rsid w:val="00523AD5"/>
    <w:rsid w:val="00526073"/>
    <w:rsid w:val="00526808"/>
    <w:rsid w:val="0052776F"/>
    <w:rsid w:val="0053078B"/>
    <w:rsid w:val="005311A0"/>
    <w:rsid w:val="00532CF6"/>
    <w:rsid w:val="00533520"/>
    <w:rsid w:val="00534A8E"/>
    <w:rsid w:val="0053683D"/>
    <w:rsid w:val="00537A8B"/>
    <w:rsid w:val="0054009A"/>
    <w:rsid w:val="005431DF"/>
    <w:rsid w:val="00543C38"/>
    <w:rsid w:val="00545C5B"/>
    <w:rsid w:val="005462CE"/>
    <w:rsid w:val="00547874"/>
    <w:rsid w:val="0055055C"/>
    <w:rsid w:val="005531AF"/>
    <w:rsid w:val="00553595"/>
    <w:rsid w:val="00554C04"/>
    <w:rsid w:val="00561E4E"/>
    <w:rsid w:val="00562888"/>
    <w:rsid w:val="00566FF4"/>
    <w:rsid w:val="00572804"/>
    <w:rsid w:val="00572BEA"/>
    <w:rsid w:val="00583912"/>
    <w:rsid w:val="00584823"/>
    <w:rsid w:val="00584D35"/>
    <w:rsid w:val="0058544A"/>
    <w:rsid w:val="005856D4"/>
    <w:rsid w:val="00590666"/>
    <w:rsid w:val="00590945"/>
    <w:rsid w:val="00590F10"/>
    <w:rsid w:val="0059194C"/>
    <w:rsid w:val="005920D7"/>
    <w:rsid w:val="005921E5"/>
    <w:rsid w:val="00594629"/>
    <w:rsid w:val="005A0000"/>
    <w:rsid w:val="005A4EAC"/>
    <w:rsid w:val="005A576A"/>
    <w:rsid w:val="005A69F5"/>
    <w:rsid w:val="005A6E81"/>
    <w:rsid w:val="005B1A12"/>
    <w:rsid w:val="005B1B73"/>
    <w:rsid w:val="005B3030"/>
    <w:rsid w:val="005B33E7"/>
    <w:rsid w:val="005B5100"/>
    <w:rsid w:val="005B6F80"/>
    <w:rsid w:val="005B6FC3"/>
    <w:rsid w:val="005B74E9"/>
    <w:rsid w:val="005C08E5"/>
    <w:rsid w:val="005C0D12"/>
    <w:rsid w:val="005C17FA"/>
    <w:rsid w:val="005C3384"/>
    <w:rsid w:val="005C566F"/>
    <w:rsid w:val="005C6EB5"/>
    <w:rsid w:val="005C72D0"/>
    <w:rsid w:val="005D00FE"/>
    <w:rsid w:val="005D32B3"/>
    <w:rsid w:val="005D4740"/>
    <w:rsid w:val="005D7D8D"/>
    <w:rsid w:val="005E002A"/>
    <w:rsid w:val="005E0DC8"/>
    <w:rsid w:val="005E1096"/>
    <w:rsid w:val="005E2ED0"/>
    <w:rsid w:val="005E410E"/>
    <w:rsid w:val="005E4FD8"/>
    <w:rsid w:val="005F36EF"/>
    <w:rsid w:val="005F43AD"/>
    <w:rsid w:val="005F4CE2"/>
    <w:rsid w:val="005F54A1"/>
    <w:rsid w:val="005F5BF4"/>
    <w:rsid w:val="005F634A"/>
    <w:rsid w:val="005F6B86"/>
    <w:rsid w:val="00602B68"/>
    <w:rsid w:val="00602C26"/>
    <w:rsid w:val="00605B04"/>
    <w:rsid w:val="00613363"/>
    <w:rsid w:val="0061765D"/>
    <w:rsid w:val="00620314"/>
    <w:rsid w:val="00620AA9"/>
    <w:rsid w:val="00622160"/>
    <w:rsid w:val="006228D6"/>
    <w:rsid w:val="00623C06"/>
    <w:rsid w:val="00626823"/>
    <w:rsid w:val="00634BA1"/>
    <w:rsid w:val="00636EEB"/>
    <w:rsid w:val="00642F3E"/>
    <w:rsid w:val="0064369D"/>
    <w:rsid w:val="00644D73"/>
    <w:rsid w:val="0064593A"/>
    <w:rsid w:val="00646BE1"/>
    <w:rsid w:val="00647456"/>
    <w:rsid w:val="00647797"/>
    <w:rsid w:val="00647966"/>
    <w:rsid w:val="00650881"/>
    <w:rsid w:val="00653465"/>
    <w:rsid w:val="006548D7"/>
    <w:rsid w:val="0065522C"/>
    <w:rsid w:val="00655A4D"/>
    <w:rsid w:val="006619E8"/>
    <w:rsid w:val="00662BF4"/>
    <w:rsid w:val="00664517"/>
    <w:rsid w:val="0066792B"/>
    <w:rsid w:val="00671113"/>
    <w:rsid w:val="00671632"/>
    <w:rsid w:val="00673751"/>
    <w:rsid w:val="00674254"/>
    <w:rsid w:val="00675E67"/>
    <w:rsid w:val="00677401"/>
    <w:rsid w:val="006818CA"/>
    <w:rsid w:val="00682D17"/>
    <w:rsid w:val="00684486"/>
    <w:rsid w:val="0068540F"/>
    <w:rsid w:val="00687A53"/>
    <w:rsid w:val="00691118"/>
    <w:rsid w:val="00691B69"/>
    <w:rsid w:val="006A054A"/>
    <w:rsid w:val="006A3D20"/>
    <w:rsid w:val="006A647D"/>
    <w:rsid w:val="006B2D13"/>
    <w:rsid w:val="006B492E"/>
    <w:rsid w:val="006B5444"/>
    <w:rsid w:val="006B63D1"/>
    <w:rsid w:val="006C043E"/>
    <w:rsid w:val="006C2002"/>
    <w:rsid w:val="006C20CA"/>
    <w:rsid w:val="006C2C71"/>
    <w:rsid w:val="006C5FC0"/>
    <w:rsid w:val="006D208D"/>
    <w:rsid w:val="006D2E25"/>
    <w:rsid w:val="006D4EF8"/>
    <w:rsid w:val="006D5CB9"/>
    <w:rsid w:val="006D62A9"/>
    <w:rsid w:val="006D7629"/>
    <w:rsid w:val="006E174E"/>
    <w:rsid w:val="006E2A08"/>
    <w:rsid w:val="006E2CED"/>
    <w:rsid w:val="006E345B"/>
    <w:rsid w:val="006E7262"/>
    <w:rsid w:val="006E7650"/>
    <w:rsid w:val="006F0B5D"/>
    <w:rsid w:val="006F10D1"/>
    <w:rsid w:val="006F1EC4"/>
    <w:rsid w:val="006F594E"/>
    <w:rsid w:val="006F7BD8"/>
    <w:rsid w:val="00701447"/>
    <w:rsid w:val="0070269C"/>
    <w:rsid w:val="00707A5F"/>
    <w:rsid w:val="00713332"/>
    <w:rsid w:val="00714B9A"/>
    <w:rsid w:val="00716247"/>
    <w:rsid w:val="00724294"/>
    <w:rsid w:val="00725212"/>
    <w:rsid w:val="00725AB7"/>
    <w:rsid w:val="00736F26"/>
    <w:rsid w:val="00741BAB"/>
    <w:rsid w:val="00744A99"/>
    <w:rsid w:val="00744EB3"/>
    <w:rsid w:val="00744F8B"/>
    <w:rsid w:val="0074720C"/>
    <w:rsid w:val="00747C5D"/>
    <w:rsid w:val="00755575"/>
    <w:rsid w:val="007559A2"/>
    <w:rsid w:val="00757759"/>
    <w:rsid w:val="00757875"/>
    <w:rsid w:val="00761748"/>
    <w:rsid w:val="00761D4B"/>
    <w:rsid w:val="007645DB"/>
    <w:rsid w:val="00766A0A"/>
    <w:rsid w:val="007705A4"/>
    <w:rsid w:val="007708B3"/>
    <w:rsid w:val="00771D39"/>
    <w:rsid w:val="007723CA"/>
    <w:rsid w:val="00774206"/>
    <w:rsid w:val="007811D0"/>
    <w:rsid w:val="00782C43"/>
    <w:rsid w:val="00782DE8"/>
    <w:rsid w:val="00784C94"/>
    <w:rsid w:val="007861B6"/>
    <w:rsid w:val="00787020"/>
    <w:rsid w:val="00792149"/>
    <w:rsid w:val="00796C33"/>
    <w:rsid w:val="007A5726"/>
    <w:rsid w:val="007B0468"/>
    <w:rsid w:val="007B1CDC"/>
    <w:rsid w:val="007B319C"/>
    <w:rsid w:val="007B487C"/>
    <w:rsid w:val="007B4BC7"/>
    <w:rsid w:val="007B53D3"/>
    <w:rsid w:val="007B64EE"/>
    <w:rsid w:val="007B6ACB"/>
    <w:rsid w:val="007C0015"/>
    <w:rsid w:val="007C0C34"/>
    <w:rsid w:val="007C3F0A"/>
    <w:rsid w:val="007D176E"/>
    <w:rsid w:val="007D4159"/>
    <w:rsid w:val="007D4F36"/>
    <w:rsid w:val="007D7A88"/>
    <w:rsid w:val="007D7F99"/>
    <w:rsid w:val="007E0DD5"/>
    <w:rsid w:val="007E14E0"/>
    <w:rsid w:val="007E381B"/>
    <w:rsid w:val="007E3F79"/>
    <w:rsid w:val="007E6F15"/>
    <w:rsid w:val="007E7F84"/>
    <w:rsid w:val="007F053E"/>
    <w:rsid w:val="007F2407"/>
    <w:rsid w:val="007F30D5"/>
    <w:rsid w:val="007F420B"/>
    <w:rsid w:val="007F4567"/>
    <w:rsid w:val="007F5130"/>
    <w:rsid w:val="007F6889"/>
    <w:rsid w:val="007F75F0"/>
    <w:rsid w:val="00803B1C"/>
    <w:rsid w:val="00804355"/>
    <w:rsid w:val="00805011"/>
    <w:rsid w:val="00806F7E"/>
    <w:rsid w:val="00807053"/>
    <w:rsid w:val="00811382"/>
    <w:rsid w:val="00812B0F"/>
    <w:rsid w:val="00814E03"/>
    <w:rsid w:val="00816754"/>
    <w:rsid w:val="00820FCC"/>
    <w:rsid w:val="008229CF"/>
    <w:rsid w:val="00824244"/>
    <w:rsid w:val="008258F9"/>
    <w:rsid w:val="00830ED4"/>
    <w:rsid w:val="00834218"/>
    <w:rsid w:val="00834C37"/>
    <w:rsid w:val="00836261"/>
    <w:rsid w:val="008447F3"/>
    <w:rsid w:val="008546B1"/>
    <w:rsid w:val="00854E57"/>
    <w:rsid w:val="00862A8F"/>
    <w:rsid w:val="00863075"/>
    <w:rsid w:val="0086309C"/>
    <w:rsid w:val="00863476"/>
    <w:rsid w:val="00863BAC"/>
    <w:rsid w:val="00863BB9"/>
    <w:rsid w:val="008679C2"/>
    <w:rsid w:val="00867C29"/>
    <w:rsid w:val="00872C31"/>
    <w:rsid w:val="0087303D"/>
    <w:rsid w:val="008774D3"/>
    <w:rsid w:val="00881F25"/>
    <w:rsid w:val="008835FE"/>
    <w:rsid w:val="0088398A"/>
    <w:rsid w:val="00890972"/>
    <w:rsid w:val="00892789"/>
    <w:rsid w:val="00892EC0"/>
    <w:rsid w:val="008935FB"/>
    <w:rsid w:val="00893947"/>
    <w:rsid w:val="00897C3D"/>
    <w:rsid w:val="00897D92"/>
    <w:rsid w:val="008A2724"/>
    <w:rsid w:val="008A3651"/>
    <w:rsid w:val="008A38B3"/>
    <w:rsid w:val="008A4094"/>
    <w:rsid w:val="008A4C60"/>
    <w:rsid w:val="008A57EA"/>
    <w:rsid w:val="008A6041"/>
    <w:rsid w:val="008A699A"/>
    <w:rsid w:val="008B2202"/>
    <w:rsid w:val="008B2AC2"/>
    <w:rsid w:val="008B76B5"/>
    <w:rsid w:val="008C0D26"/>
    <w:rsid w:val="008C5558"/>
    <w:rsid w:val="008C5D64"/>
    <w:rsid w:val="008D40D9"/>
    <w:rsid w:val="008D4D4F"/>
    <w:rsid w:val="008D56DC"/>
    <w:rsid w:val="008E0196"/>
    <w:rsid w:val="008E0BB8"/>
    <w:rsid w:val="008E3227"/>
    <w:rsid w:val="008E3F73"/>
    <w:rsid w:val="008E6620"/>
    <w:rsid w:val="008E7B64"/>
    <w:rsid w:val="008E7E0A"/>
    <w:rsid w:val="008F2F37"/>
    <w:rsid w:val="008F3571"/>
    <w:rsid w:val="008F42B4"/>
    <w:rsid w:val="008F519F"/>
    <w:rsid w:val="0090103F"/>
    <w:rsid w:val="009013E3"/>
    <w:rsid w:val="00902F23"/>
    <w:rsid w:val="009053DD"/>
    <w:rsid w:val="0090662D"/>
    <w:rsid w:val="009117E9"/>
    <w:rsid w:val="00915FDA"/>
    <w:rsid w:val="00917B64"/>
    <w:rsid w:val="009204C7"/>
    <w:rsid w:val="00922137"/>
    <w:rsid w:val="00924567"/>
    <w:rsid w:val="009300AC"/>
    <w:rsid w:val="009343E3"/>
    <w:rsid w:val="00940C18"/>
    <w:rsid w:val="00942994"/>
    <w:rsid w:val="009431C5"/>
    <w:rsid w:val="0094351E"/>
    <w:rsid w:val="0094543B"/>
    <w:rsid w:val="00946282"/>
    <w:rsid w:val="00947596"/>
    <w:rsid w:val="00947671"/>
    <w:rsid w:val="00954D32"/>
    <w:rsid w:val="00954E97"/>
    <w:rsid w:val="009579F8"/>
    <w:rsid w:val="00960105"/>
    <w:rsid w:val="00964830"/>
    <w:rsid w:val="00964EDA"/>
    <w:rsid w:val="00965364"/>
    <w:rsid w:val="00966B8E"/>
    <w:rsid w:val="009726D3"/>
    <w:rsid w:val="00972D5A"/>
    <w:rsid w:val="00973C80"/>
    <w:rsid w:val="00974EE8"/>
    <w:rsid w:val="00974F46"/>
    <w:rsid w:val="009756C2"/>
    <w:rsid w:val="00976B39"/>
    <w:rsid w:val="00983708"/>
    <w:rsid w:val="009873F0"/>
    <w:rsid w:val="00994D6A"/>
    <w:rsid w:val="009A03C5"/>
    <w:rsid w:val="009B034F"/>
    <w:rsid w:val="009B12BA"/>
    <w:rsid w:val="009B2615"/>
    <w:rsid w:val="009B28C2"/>
    <w:rsid w:val="009B2DFC"/>
    <w:rsid w:val="009B3FB0"/>
    <w:rsid w:val="009B4791"/>
    <w:rsid w:val="009B4F39"/>
    <w:rsid w:val="009B6A7B"/>
    <w:rsid w:val="009B6B64"/>
    <w:rsid w:val="009B795D"/>
    <w:rsid w:val="009C3179"/>
    <w:rsid w:val="009C7ECE"/>
    <w:rsid w:val="009C7F94"/>
    <w:rsid w:val="009D0369"/>
    <w:rsid w:val="009D16B3"/>
    <w:rsid w:val="009D4745"/>
    <w:rsid w:val="009D55EF"/>
    <w:rsid w:val="009D7A34"/>
    <w:rsid w:val="009E05C1"/>
    <w:rsid w:val="009E1B9D"/>
    <w:rsid w:val="009E3BD7"/>
    <w:rsid w:val="009E6C41"/>
    <w:rsid w:val="009F1B83"/>
    <w:rsid w:val="00A0573E"/>
    <w:rsid w:val="00A07D2C"/>
    <w:rsid w:val="00A07FCC"/>
    <w:rsid w:val="00A1340D"/>
    <w:rsid w:val="00A158AB"/>
    <w:rsid w:val="00A22EDE"/>
    <w:rsid w:val="00A233AA"/>
    <w:rsid w:val="00A27F6B"/>
    <w:rsid w:val="00A30DF2"/>
    <w:rsid w:val="00A3770E"/>
    <w:rsid w:val="00A435DB"/>
    <w:rsid w:val="00A45ED6"/>
    <w:rsid w:val="00A47DEE"/>
    <w:rsid w:val="00A5047C"/>
    <w:rsid w:val="00A50539"/>
    <w:rsid w:val="00A55C3B"/>
    <w:rsid w:val="00A5754B"/>
    <w:rsid w:val="00A60794"/>
    <w:rsid w:val="00A60B0F"/>
    <w:rsid w:val="00A629CA"/>
    <w:rsid w:val="00A62C25"/>
    <w:rsid w:val="00A65BF8"/>
    <w:rsid w:val="00A7125C"/>
    <w:rsid w:val="00A726B3"/>
    <w:rsid w:val="00A740C8"/>
    <w:rsid w:val="00A74239"/>
    <w:rsid w:val="00A76F1D"/>
    <w:rsid w:val="00A81693"/>
    <w:rsid w:val="00A857E1"/>
    <w:rsid w:val="00A86079"/>
    <w:rsid w:val="00A87195"/>
    <w:rsid w:val="00A90DF4"/>
    <w:rsid w:val="00A9185D"/>
    <w:rsid w:val="00A92AD9"/>
    <w:rsid w:val="00A94EDA"/>
    <w:rsid w:val="00A95E11"/>
    <w:rsid w:val="00A96A14"/>
    <w:rsid w:val="00AA0010"/>
    <w:rsid w:val="00AA09A9"/>
    <w:rsid w:val="00AA0C35"/>
    <w:rsid w:val="00AA0EE4"/>
    <w:rsid w:val="00AA1363"/>
    <w:rsid w:val="00AA38BD"/>
    <w:rsid w:val="00AA459F"/>
    <w:rsid w:val="00AA5679"/>
    <w:rsid w:val="00AB0ABF"/>
    <w:rsid w:val="00AB61AC"/>
    <w:rsid w:val="00AC00BE"/>
    <w:rsid w:val="00AC0862"/>
    <w:rsid w:val="00AC211F"/>
    <w:rsid w:val="00AC563D"/>
    <w:rsid w:val="00AD0AA3"/>
    <w:rsid w:val="00AD12F8"/>
    <w:rsid w:val="00AD3AD5"/>
    <w:rsid w:val="00AD7C7A"/>
    <w:rsid w:val="00AE196F"/>
    <w:rsid w:val="00AE2446"/>
    <w:rsid w:val="00AE2832"/>
    <w:rsid w:val="00AE3011"/>
    <w:rsid w:val="00AE3E40"/>
    <w:rsid w:val="00AE6955"/>
    <w:rsid w:val="00AF00B2"/>
    <w:rsid w:val="00AF544C"/>
    <w:rsid w:val="00AF680B"/>
    <w:rsid w:val="00AF6C46"/>
    <w:rsid w:val="00AF767B"/>
    <w:rsid w:val="00AF7E85"/>
    <w:rsid w:val="00B035EA"/>
    <w:rsid w:val="00B07047"/>
    <w:rsid w:val="00B11320"/>
    <w:rsid w:val="00B13F7B"/>
    <w:rsid w:val="00B14C3A"/>
    <w:rsid w:val="00B14F4E"/>
    <w:rsid w:val="00B270F0"/>
    <w:rsid w:val="00B2778E"/>
    <w:rsid w:val="00B3684D"/>
    <w:rsid w:val="00B3738A"/>
    <w:rsid w:val="00B376AA"/>
    <w:rsid w:val="00B406AD"/>
    <w:rsid w:val="00B45365"/>
    <w:rsid w:val="00B45B05"/>
    <w:rsid w:val="00B45F72"/>
    <w:rsid w:val="00B51A8B"/>
    <w:rsid w:val="00B52936"/>
    <w:rsid w:val="00B532FC"/>
    <w:rsid w:val="00B57831"/>
    <w:rsid w:val="00B62482"/>
    <w:rsid w:val="00B625C6"/>
    <w:rsid w:val="00B6347D"/>
    <w:rsid w:val="00B66647"/>
    <w:rsid w:val="00B66F45"/>
    <w:rsid w:val="00B728ED"/>
    <w:rsid w:val="00B757E3"/>
    <w:rsid w:val="00B80CB6"/>
    <w:rsid w:val="00B814C3"/>
    <w:rsid w:val="00B8164C"/>
    <w:rsid w:val="00B81E2B"/>
    <w:rsid w:val="00B81F24"/>
    <w:rsid w:val="00B8259A"/>
    <w:rsid w:val="00B8330E"/>
    <w:rsid w:val="00B834EB"/>
    <w:rsid w:val="00B87AA4"/>
    <w:rsid w:val="00B87CF2"/>
    <w:rsid w:val="00B91006"/>
    <w:rsid w:val="00B91ED5"/>
    <w:rsid w:val="00B91EFD"/>
    <w:rsid w:val="00B97DC2"/>
    <w:rsid w:val="00BA4159"/>
    <w:rsid w:val="00BA5B62"/>
    <w:rsid w:val="00BA7EA5"/>
    <w:rsid w:val="00BB1944"/>
    <w:rsid w:val="00BB1EA1"/>
    <w:rsid w:val="00BB53DD"/>
    <w:rsid w:val="00BC2B2B"/>
    <w:rsid w:val="00BC2BDE"/>
    <w:rsid w:val="00BC2CFC"/>
    <w:rsid w:val="00BC565D"/>
    <w:rsid w:val="00BC61E6"/>
    <w:rsid w:val="00BD2B3C"/>
    <w:rsid w:val="00BD42BD"/>
    <w:rsid w:val="00BD5DD4"/>
    <w:rsid w:val="00BE16A8"/>
    <w:rsid w:val="00BE28ED"/>
    <w:rsid w:val="00BE3BDE"/>
    <w:rsid w:val="00BE3F5D"/>
    <w:rsid w:val="00BF01D9"/>
    <w:rsid w:val="00BF1C5B"/>
    <w:rsid w:val="00BF2BCE"/>
    <w:rsid w:val="00BF3CFD"/>
    <w:rsid w:val="00BF52A6"/>
    <w:rsid w:val="00BF53DF"/>
    <w:rsid w:val="00BF5DC7"/>
    <w:rsid w:val="00BF709F"/>
    <w:rsid w:val="00C04631"/>
    <w:rsid w:val="00C06A40"/>
    <w:rsid w:val="00C121F2"/>
    <w:rsid w:val="00C1371B"/>
    <w:rsid w:val="00C14B78"/>
    <w:rsid w:val="00C17220"/>
    <w:rsid w:val="00C1745D"/>
    <w:rsid w:val="00C17E1C"/>
    <w:rsid w:val="00C21A8E"/>
    <w:rsid w:val="00C232EE"/>
    <w:rsid w:val="00C26AAA"/>
    <w:rsid w:val="00C27B85"/>
    <w:rsid w:val="00C32D64"/>
    <w:rsid w:val="00C33606"/>
    <w:rsid w:val="00C36E75"/>
    <w:rsid w:val="00C40D54"/>
    <w:rsid w:val="00C41C8C"/>
    <w:rsid w:val="00C41D72"/>
    <w:rsid w:val="00C46BE6"/>
    <w:rsid w:val="00C51089"/>
    <w:rsid w:val="00C52A55"/>
    <w:rsid w:val="00C53539"/>
    <w:rsid w:val="00C53892"/>
    <w:rsid w:val="00C54624"/>
    <w:rsid w:val="00C56B6E"/>
    <w:rsid w:val="00C60E6D"/>
    <w:rsid w:val="00C6219E"/>
    <w:rsid w:val="00C65949"/>
    <w:rsid w:val="00C66DCB"/>
    <w:rsid w:val="00C6758F"/>
    <w:rsid w:val="00C70193"/>
    <w:rsid w:val="00C70D33"/>
    <w:rsid w:val="00C73DB4"/>
    <w:rsid w:val="00C741E4"/>
    <w:rsid w:val="00C8096A"/>
    <w:rsid w:val="00C81B07"/>
    <w:rsid w:val="00C8559E"/>
    <w:rsid w:val="00C8629D"/>
    <w:rsid w:val="00C8714E"/>
    <w:rsid w:val="00C87D0A"/>
    <w:rsid w:val="00C91AC2"/>
    <w:rsid w:val="00C91B20"/>
    <w:rsid w:val="00C9206F"/>
    <w:rsid w:val="00C925DF"/>
    <w:rsid w:val="00C943BA"/>
    <w:rsid w:val="00C94AF6"/>
    <w:rsid w:val="00CA1492"/>
    <w:rsid w:val="00CA27EF"/>
    <w:rsid w:val="00CB0F64"/>
    <w:rsid w:val="00CB2E7E"/>
    <w:rsid w:val="00CB40BA"/>
    <w:rsid w:val="00CB497A"/>
    <w:rsid w:val="00CB611C"/>
    <w:rsid w:val="00CB6992"/>
    <w:rsid w:val="00CC4BA8"/>
    <w:rsid w:val="00CC4FFE"/>
    <w:rsid w:val="00CC6B79"/>
    <w:rsid w:val="00CD32D5"/>
    <w:rsid w:val="00CD6140"/>
    <w:rsid w:val="00CD6687"/>
    <w:rsid w:val="00CF1ACC"/>
    <w:rsid w:val="00CF1C47"/>
    <w:rsid w:val="00CF1D3D"/>
    <w:rsid w:val="00CF27F0"/>
    <w:rsid w:val="00CF4986"/>
    <w:rsid w:val="00CF4D78"/>
    <w:rsid w:val="00CF6CFE"/>
    <w:rsid w:val="00CF7200"/>
    <w:rsid w:val="00D00056"/>
    <w:rsid w:val="00D00EB7"/>
    <w:rsid w:val="00D02DFD"/>
    <w:rsid w:val="00D103EF"/>
    <w:rsid w:val="00D125D6"/>
    <w:rsid w:val="00D168FF"/>
    <w:rsid w:val="00D211EE"/>
    <w:rsid w:val="00D22B6B"/>
    <w:rsid w:val="00D2322F"/>
    <w:rsid w:val="00D23EE4"/>
    <w:rsid w:val="00D24998"/>
    <w:rsid w:val="00D25ED0"/>
    <w:rsid w:val="00D27246"/>
    <w:rsid w:val="00D27969"/>
    <w:rsid w:val="00D34002"/>
    <w:rsid w:val="00D342D3"/>
    <w:rsid w:val="00D36033"/>
    <w:rsid w:val="00D403BF"/>
    <w:rsid w:val="00D46E72"/>
    <w:rsid w:val="00D52509"/>
    <w:rsid w:val="00D52D8A"/>
    <w:rsid w:val="00D53968"/>
    <w:rsid w:val="00D56740"/>
    <w:rsid w:val="00D5678D"/>
    <w:rsid w:val="00D57E2B"/>
    <w:rsid w:val="00D609AF"/>
    <w:rsid w:val="00D63CCD"/>
    <w:rsid w:val="00D65FC1"/>
    <w:rsid w:val="00D71896"/>
    <w:rsid w:val="00D71A12"/>
    <w:rsid w:val="00D80261"/>
    <w:rsid w:val="00D8166D"/>
    <w:rsid w:val="00D82827"/>
    <w:rsid w:val="00D852AC"/>
    <w:rsid w:val="00D870CA"/>
    <w:rsid w:val="00D90A86"/>
    <w:rsid w:val="00D923F0"/>
    <w:rsid w:val="00D949D3"/>
    <w:rsid w:val="00DA10E6"/>
    <w:rsid w:val="00DA11CB"/>
    <w:rsid w:val="00DA6C6D"/>
    <w:rsid w:val="00DB0128"/>
    <w:rsid w:val="00DB25F5"/>
    <w:rsid w:val="00DC0C34"/>
    <w:rsid w:val="00DC17F1"/>
    <w:rsid w:val="00DC18C9"/>
    <w:rsid w:val="00DC2B85"/>
    <w:rsid w:val="00DC4D68"/>
    <w:rsid w:val="00DC7704"/>
    <w:rsid w:val="00DD5DA4"/>
    <w:rsid w:val="00DE5AED"/>
    <w:rsid w:val="00DE73DC"/>
    <w:rsid w:val="00DE7587"/>
    <w:rsid w:val="00DF04B9"/>
    <w:rsid w:val="00DF2CEF"/>
    <w:rsid w:val="00DF3E63"/>
    <w:rsid w:val="00E00E44"/>
    <w:rsid w:val="00E02634"/>
    <w:rsid w:val="00E02E64"/>
    <w:rsid w:val="00E04B35"/>
    <w:rsid w:val="00E05BE9"/>
    <w:rsid w:val="00E11915"/>
    <w:rsid w:val="00E1366A"/>
    <w:rsid w:val="00E149FB"/>
    <w:rsid w:val="00E20FCD"/>
    <w:rsid w:val="00E21CD0"/>
    <w:rsid w:val="00E21F2B"/>
    <w:rsid w:val="00E22307"/>
    <w:rsid w:val="00E22A19"/>
    <w:rsid w:val="00E22E4F"/>
    <w:rsid w:val="00E23819"/>
    <w:rsid w:val="00E23B97"/>
    <w:rsid w:val="00E23EBC"/>
    <w:rsid w:val="00E24623"/>
    <w:rsid w:val="00E25355"/>
    <w:rsid w:val="00E2590F"/>
    <w:rsid w:val="00E260F7"/>
    <w:rsid w:val="00E30241"/>
    <w:rsid w:val="00E303C0"/>
    <w:rsid w:val="00E30FE9"/>
    <w:rsid w:val="00E31069"/>
    <w:rsid w:val="00E3299B"/>
    <w:rsid w:val="00E32FAC"/>
    <w:rsid w:val="00E340B9"/>
    <w:rsid w:val="00E340FD"/>
    <w:rsid w:val="00E34C10"/>
    <w:rsid w:val="00E35C00"/>
    <w:rsid w:val="00E37DDC"/>
    <w:rsid w:val="00E42366"/>
    <w:rsid w:val="00E42383"/>
    <w:rsid w:val="00E440A4"/>
    <w:rsid w:val="00E4442E"/>
    <w:rsid w:val="00E44471"/>
    <w:rsid w:val="00E47CD9"/>
    <w:rsid w:val="00E501D9"/>
    <w:rsid w:val="00E50829"/>
    <w:rsid w:val="00E50F33"/>
    <w:rsid w:val="00E556AB"/>
    <w:rsid w:val="00E63A6C"/>
    <w:rsid w:val="00E63F6C"/>
    <w:rsid w:val="00E658EC"/>
    <w:rsid w:val="00E663DC"/>
    <w:rsid w:val="00E67333"/>
    <w:rsid w:val="00E80E91"/>
    <w:rsid w:val="00E832FE"/>
    <w:rsid w:val="00E83C5D"/>
    <w:rsid w:val="00E84528"/>
    <w:rsid w:val="00E8501B"/>
    <w:rsid w:val="00E85144"/>
    <w:rsid w:val="00E936BD"/>
    <w:rsid w:val="00E93BC2"/>
    <w:rsid w:val="00E9597F"/>
    <w:rsid w:val="00E95B38"/>
    <w:rsid w:val="00EA01F3"/>
    <w:rsid w:val="00EA0857"/>
    <w:rsid w:val="00EA0B2E"/>
    <w:rsid w:val="00EA0CC9"/>
    <w:rsid w:val="00EA1C63"/>
    <w:rsid w:val="00EA1FC1"/>
    <w:rsid w:val="00EA2819"/>
    <w:rsid w:val="00EA4F60"/>
    <w:rsid w:val="00EA55A6"/>
    <w:rsid w:val="00EB01E8"/>
    <w:rsid w:val="00EB0B52"/>
    <w:rsid w:val="00EB1B9F"/>
    <w:rsid w:val="00EB2858"/>
    <w:rsid w:val="00EB2E95"/>
    <w:rsid w:val="00EB3C91"/>
    <w:rsid w:val="00EB778D"/>
    <w:rsid w:val="00EC0CA7"/>
    <w:rsid w:val="00EC7390"/>
    <w:rsid w:val="00ED1B79"/>
    <w:rsid w:val="00ED1E39"/>
    <w:rsid w:val="00ED516E"/>
    <w:rsid w:val="00EE0235"/>
    <w:rsid w:val="00EE6DE6"/>
    <w:rsid w:val="00EE78D9"/>
    <w:rsid w:val="00EE7CC2"/>
    <w:rsid w:val="00EF0AFE"/>
    <w:rsid w:val="00EF43A4"/>
    <w:rsid w:val="00EF72C9"/>
    <w:rsid w:val="00F03539"/>
    <w:rsid w:val="00F03EA0"/>
    <w:rsid w:val="00F04A1D"/>
    <w:rsid w:val="00F04C8F"/>
    <w:rsid w:val="00F06F65"/>
    <w:rsid w:val="00F11AA7"/>
    <w:rsid w:val="00F12275"/>
    <w:rsid w:val="00F12E54"/>
    <w:rsid w:val="00F154C7"/>
    <w:rsid w:val="00F17367"/>
    <w:rsid w:val="00F21A3E"/>
    <w:rsid w:val="00F22890"/>
    <w:rsid w:val="00F22FE0"/>
    <w:rsid w:val="00F2644D"/>
    <w:rsid w:val="00F3273E"/>
    <w:rsid w:val="00F32819"/>
    <w:rsid w:val="00F347A6"/>
    <w:rsid w:val="00F35AA1"/>
    <w:rsid w:val="00F4005C"/>
    <w:rsid w:val="00F40454"/>
    <w:rsid w:val="00F43A7D"/>
    <w:rsid w:val="00F46B80"/>
    <w:rsid w:val="00F47D84"/>
    <w:rsid w:val="00F47DED"/>
    <w:rsid w:val="00F53CEC"/>
    <w:rsid w:val="00F544FF"/>
    <w:rsid w:val="00F548BD"/>
    <w:rsid w:val="00F54FFC"/>
    <w:rsid w:val="00F55717"/>
    <w:rsid w:val="00F64506"/>
    <w:rsid w:val="00F66585"/>
    <w:rsid w:val="00F72EC3"/>
    <w:rsid w:val="00F73D4C"/>
    <w:rsid w:val="00F75C73"/>
    <w:rsid w:val="00F81CFD"/>
    <w:rsid w:val="00F85895"/>
    <w:rsid w:val="00F907FC"/>
    <w:rsid w:val="00F9399E"/>
    <w:rsid w:val="00F94D7C"/>
    <w:rsid w:val="00F94E51"/>
    <w:rsid w:val="00F964EF"/>
    <w:rsid w:val="00FA2B2E"/>
    <w:rsid w:val="00FA2F02"/>
    <w:rsid w:val="00FA5D8E"/>
    <w:rsid w:val="00FB0534"/>
    <w:rsid w:val="00FB095C"/>
    <w:rsid w:val="00FB6892"/>
    <w:rsid w:val="00FB77B1"/>
    <w:rsid w:val="00FC3759"/>
    <w:rsid w:val="00FC4EAF"/>
    <w:rsid w:val="00FC5EDE"/>
    <w:rsid w:val="00FC6524"/>
    <w:rsid w:val="00FC677B"/>
    <w:rsid w:val="00FC6E77"/>
    <w:rsid w:val="00FD05C6"/>
    <w:rsid w:val="00FD0A68"/>
    <w:rsid w:val="00FD0B45"/>
    <w:rsid w:val="00FD709E"/>
    <w:rsid w:val="00FE4152"/>
    <w:rsid w:val="00FF1ACB"/>
    <w:rsid w:val="00FF450A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93556A"/>
  <w15:docId w15:val="{A86CD8EA-AF9C-4E55-B753-36AD85D45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64D75-730C-49C1-AE3E-52D89EE06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rastas_svietimo.dot</Template>
  <TotalTime>18</TotalTime>
  <Pages>1</Pages>
  <Words>1155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1811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„Windows“ vartotojas</cp:lastModifiedBy>
  <cp:revision>6</cp:revision>
  <cp:lastPrinted>2019-07-15T10:31:00Z</cp:lastPrinted>
  <dcterms:created xsi:type="dcterms:W3CDTF">2019-10-03T10:37:00Z</dcterms:created>
  <dcterms:modified xsi:type="dcterms:W3CDTF">2019-10-15T07:06:00Z</dcterms:modified>
</cp:coreProperties>
</file>